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EA14E1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EA14E1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การรับชำระภาษีป้าย</w:t>
      </w:r>
    </w:p>
    <w:p w14:paraId="16FCEC75" w14:textId="1DC63FD3" w:rsidR="00D239AD" w:rsidRPr="00EA14E1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A14E1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EA14E1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EA14E1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EA14E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EA14E1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EA14E1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EA14E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EA14E1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EA14E1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E77E55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EA14E1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EA14E1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EA14E1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การรับชำระภาษีป้าย</w:t>
      </w:r>
    </w:p>
    <w:p w14:paraId="57553D54" w14:textId="1B3FE95E" w:rsidR="00132E1B" w:rsidRPr="00EA14E1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EA14E1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EA14E1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รับแจ้ง</w:t>
      </w: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EA14E1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EA14E1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EA14E1" w14:paraId="77FFD68C" w14:textId="77777777" w:rsidTr="008C1396">
        <w:tc>
          <w:tcPr>
            <w:tcW w:w="675" w:type="dxa"/>
          </w:tcPr>
          <w:p w14:paraId="23D761D9" w14:textId="12281EB4" w:rsidR="00394708" w:rsidRPr="00EA14E1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4DFDA5CD" w:rsidR="00394708" w:rsidRPr="00EA14E1" w:rsidRDefault="00394708" w:rsidP="00EA14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ภาษีป้าย พ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 2510</w:t>
            </w:r>
          </w:p>
        </w:tc>
      </w:tr>
    </w:tbl>
    <w:p w14:paraId="40A6F83D" w14:textId="32DA2D6B" w:rsidR="003F4A0D" w:rsidRPr="00EA14E1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EA14E1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EA14E1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EA14E1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EA14E1">
        <w:rPr>
          <w:rFonts w:ascii="TH SarabunIT๙" w:hAnsi="TH SarabunIT๙" w:cs="TH SarabunIT๙"/>
          <w:noProof/>
          <w:sz w:val="32"/>
          <w:szCs w:val="32"/>
        </w:rPr>
        <w:t>-</w:t>
      </w:r>
      <w:r w:rsidR="00C77AEA"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EA14E1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EA14E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EA14E1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EA14E1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EA14E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EA14E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EA14E1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EA14E1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EA14E1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EA14E1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EA14E1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EA14E1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EA14E1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EA14E1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การรับชำระภาษีป้าย อบต</w:t>
      </w:r>
      <w:r w:rsidR="00094F82" w:rsidRPr="00EA14E1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EA14E1">
        <w:rPr>
          <w:rFonts w:ascii="TH SarabunIT๙" w:hAnsi="TH SarabunIT๙" w:cs="TH SarabunIT๙"/>
          <w:noProof/>
          <w:sz w:val="32"/>
          <w:szCs w:val="32"/>
        </w:rPr>
        <w:t>22/07/2015 00:15</w:t>
      </w:r>
      <w:r w:rsidR="00094F82" w:rsidRPr="00EA14E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EA14E1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EA14E1" w14:paraId="5F1398AA" w14:textId="77777777" w:rsidTr="009B7715">
        <w:tc>
          <w:tcPr>
            <w:tcW w:w="675" w:type="dxa"/>
          </w:tcPr>
          <w:p w14:paraId="08D93DD3" w14:textId="25F72274" w:rsidR="00094F82" w:rsidRPr="00EA14E1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EA14E1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EA14E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EA14E1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EA14E1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0552ED64" w14:textId="5408EF8C" w:rsidR="0065175D" w:rsidRPr="00EA14E1" w:rsidRDefault="00237309" w:rsidP="00967262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12. </w:t>
      </w:r>
      <w:r w:rsidR="00575FAF" w:rsidRPr="00ED59B2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="00EA14E1" w:rsidRPr="00ED59B2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ตามพระราชบัญญัติภาษีป้าย พ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. 2510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กำหนดให้องค์กรปกครองส่วนท้องถิ่นมีหน้าที่ในการรับชำระภาษีป้ายแสดงชื่อ ยี่ห้อ หรือเครื่องหมายที่ใช้เพื่อการประกอบการค้าหรือประกอบกิจการอื่น หรือโฆษณาการค้าหรือกิจการอื่น เพื่อหารายได้ โดยมีหลักเกณฑ์ วิธีการ และเงื่อนไข ดังนี้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A14E1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เทศบาลหรือองค์การบริหารส่วนตำบล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ประชาสัมพันธ์ขั้นตอนและวิธีการเสียภาษี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A14E1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แจ้งให้เจ้าของป้ายทราบเพื่อยื่นแบบแสดงรายการภาษีป้าย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 1)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A14E1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3.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เจ้าของป้ายยื่นแบบแสดงรายการภาษีป้าย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. 1)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ภายในเดือนมีนาคม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A14E1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4.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องค์กรปกครองส่วนท้องถิ่นตรวจสอบแบบแสดงรายการภาษ</w:t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ีป้ายและแจ้งการประเมินภาษีป้าย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 3)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D59B2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5.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เจ้าของป้ายชำระภาษีทันที หรือชำระภาษีภายในกำหนดเวลา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D59B2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6.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กรณีที่เจ้าของป้ายชำระภาษีเกินเวลาที่กำหนด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เกิน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 นับแต่ได้รับแจ้งการประเมิน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ต้องชำระภาษีและเงินเพิ่ม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D59B2" w:rsidRPr="00ED59B2">
        <w:rPr>
          <w:rFonts w:ascii="TH SarabunIT๙" w:hAnsi="TH SarabunIT๙" w:cs="TH SarabunIT๙"/>
          <w:noProof/>
          <w:sz w:val="32"/>
          <w:szCs w:val="32"/>
        </w:rPr>
        <w:lastRenderedPageBreak/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7.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กรณีที่ผู้รับประเมิน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 (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เจ้าของป้าย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นับแต่ได้รับแจ้ง การประเมิน เพื่อให้ผู้บริหารท้องถิ่นชี้ขาดและแจ้งให้ผู้เสียภาษีทราบ ตามแบบ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. 5)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ภายในระยะเวลา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60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 นับแต่วันที่ได้รับอุทธรณ์ ตามพระราชบัญญัติภาษีป้าย พ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 2510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D59B2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8.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และไม่อาจแก้ไขเพิ่มเติมได้ในขณะนั้น ผู้รับคำขอและผู้ยื่นคำขอจะต้องลงนามบันทึกสองฝ่ายและรายการเอกสาร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หลักฐานร่วมกัน พร้อมกำหนดระยะเวลาให้ผู้ยื่นคำขอดำเนินการแก้ไข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เพิ่มเติมภายในระยะเวลาที่กำหนด ผู้รับคำขอจะดำเนินการคืนคำขอและเอกสารประกอบการพิจารณา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D59B2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9.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D59B2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10.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เห็นว่ามีความครบถ้วนตามที่ระบุไว้ในคู่มือประชาชน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ED59B2" w:rsidRPr="00ED59B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11.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หน่วยงานจะมีการแจ้งผลการพิจารณาให้ผู้ยื่นคำขอทราบภายใน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10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แห่ง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พระราชบัญญัติการอำนวยความสะดวกในการพิจารณาอนุญาตของทางราชการ พ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ED59B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t>. 2558</w:t>
      </w:r>
      <w:r w:rsidR="00575FAF" w:rsidRPr="00ED59B2">
        <w:rPr>
          <w:rFonts w:ascii="TH SarabunIT๙" w:hAnsi="TH SarabunIT๙" w:cs="TH SarabunIT๙"/>
          <w:noProof/>
          <w:sz w:val="32"/>
          <w:szCs w:val="32"/>
        </w:rPr>
        <w:br/>
      </w:r>
      <w:r w:rsidR="00967262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13. </w:t>
      </w:r>
      <w:r w:rsidR="0065175D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EA14E1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EA14E1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EA14E1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EA14E1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EA14E1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EA14E1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EA14E1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EA14E1" w14:paraId="50E97DA5" w14:textId="77777777" w:rsidTr="00967262">
        <w:tc>
          <w:tcPr>
            <w:tcW w:w="675" w:type="dxa"/>
          </w:tcPr>
          <w:p w14:paraId="5E768AD0" w14:textId="2C6E62E0" w:rsidR="00313D38" w:rsidRPr="00EA14E1" w:rsidRDefault="00313D38" w:rsidP="0096726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EA14E1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EA14E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77777777" w:rsidR="00313D38" w:rsidRPr="00EA14E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เจ้าของป้ายยื่นแบบแสดงรายการภาษีป้าย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ป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1)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14:paraId="2A225131" w14:textId="77777777" w:rsidR="00313D38" w:rsidRPr="00EA14E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EA14E1" w:rsidRDefault="00313D38" w:rsidP="009672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EA14E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EA14E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: 1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วัน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ภายในเดือนมีนาคมของทุกปี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))</w:t>
            </w:r>
          </w:p>
        </w:tc>
      </w:tr>
      <w:tr w:rsidR="00313D38" w:rsidRPr="00EA14E1" w14:paraId="6E9E5768" w14:textId="77777777" w:rsidTr="00967262">
        <w:tc>
          <w:tcPr>
            <w:tcW w:w="675" w:type="dxa"/>
          </w:tcPr>
          <w:p w14:paraId="41632CF3" w14:textId="77777777" w:rsidR="00313D38" w:rsidRPr="00EA14E1" w:rsidRDefault="00313D38" w:rsidP="0096726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4C04B49" w14:textId="77777777" w:rsidR="00313D38" w:rsidRPr="00EA14E1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014DD4D" w14:textId="77777777" w:rsidR="00313D38" w:rsidRPr="00EA14E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B7AAC24" w14:textId="77777777" w:rsidR="00313D38" w:rsidRPr="00EA14E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พนักงานเจ้าหน้าที่พิจารณาตรวจสอบรายการป้าย ตามแบบแสดงรายการภาษีป้าย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ป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.1)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และแจ้งการประเมินภาษี</w:t>
            </w:r>
          </w:p>
          <w:p w14:paraId="1C2A9A67" w14:textId="77777777" w:rsidR="00313D38" w:rsidRPr="00EA14E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2972132C" w14:textId="77777777" w:rsidR="00313D38" w:rsidRPr="00EA14E1" w:rsidRDefault="00313D38" w:rsidP="009672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30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85649D7" w14:textId="77777777" w:rsidR="00313D38" w:rsidRPr="00EA14E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15B8231" w14:textId="77777777" w:rsidR="00313D38" w:rsidRPr="00EA14E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: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30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วันนับจากวันที่ยื่นแสดงรายการภาษีป้าย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ป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.1) 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ตามพระราชบัญญัติวิธีปฏิบัติราชการทางปกครองพ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 2539))</w:t>
            </w:r>
          </w:p>
        </w:tc>
      </w:tr>
      <w:tr w:rsidR="00313D38" w:rsidRPr="00EA14E1" w14:paraId="4EA25B22" w14:textId="77777777" w:rsidTr="00967262">
        <w:tc>
          <w:tcPr>
            <w:tcW w:w="675" w:type="dxa"/>
          </w:tcPr>
          <w:p w14:paraId="4B8C272B" w14:textId="77777777" w:rsidR="00313D38" w:rsidRPr="00EA14E1" w:rsidRDefault="00313D38" w:rsidP="0096726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AC77629" w14:textId="77777777" w:rsidR="00313D38" w:rsidRPr="00EA14E1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10CDF0F" w14:textId="77777777" w:rsidR="00313D38" w:rsidRPr="00EA14E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55D605F5" w14:textId="77777777" w:rsidR="00313D38" w:rsidRPr="00EA14E1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เจ้าของป้ายชำระภาษี</w:t>
            </w:r>
          </w:p>
          <w:p w14:paraId="0EAF7B19" w14:textId="77777777" w:rsidR="00313D38" w:rsidRPr="00EA14E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7D12218E" w14:textId="77777777" w:rsidR="00313D38" w:rsidRPr="00EA14E1" w:rsidRDefault="00313D38" w:rsidP="009672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B9E3C9F" w14:textId="77777777" w:rsidR="00313D38" w:rsidRPr="00EA14E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088794D" w14:textId="77777777" w:rsidR="00313D38" w:rsidRPr="00EA14E1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: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วันนับแต่ได้รับแจ้งการประเมิน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กรณีชำระเกิน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วันจะต้องชำระเงิน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เพิ่มตามอัตราที่กฎหมายกำหนด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))</w:t>
            </w:r>
          </w:p>
        </w:tc>
      </w:tr>
    </w:tbl>
    <w:p w14:paraId="6A171459" w14:textId="77777777" w:rsidR="00967262" w:rsidRDefault="00C26ED0" w:rsidP="00967262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noProof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EA14E1">
        <w:rPr>
          <w:rFonts w:ascii="TH SarabunIT๙" w:hAnsi="TH SarabunIT๙" w:cs="TH SarabunIT๙"/>
          <w:noProof/>
          <w:sz w:val="32"/>
          <w:szCs w:val="32"/>
        </w:rPr>
        <w:t xml:space="preserve">46 </w:t>
      </w:r>
      <w:r w:rsidR="009B68CC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0DFE24A5" w14:textId="1976E3B3" w:rsidR="0085230C" w:rsidRPr="00967262" w:rsidRDefault="00967262" w:rsidP="00967262">
      <w:pPr>
        <w:tabs>
          <w:tab w:val="left" w:pos="360"/>
        </w:tabs>
        <w:spacing w:before="240" w:after="0" w:line="240" w:lineRule="auto"/>
        <w:ind w:left="360" w:hanging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14. </w:t>
      </w:r>
      <w:r w:rsidR="0085230C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5B005728" w14:textId="5B3A8153" w:rsidR="00967262" w:rsidRDefault="00967262" w:rsidP="00967262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noProof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EA14E1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-</w:t>
      </w:r>
    </w:p>
    <w:p w14:paraId="731312B5" w14:textId="5CF26D9C" w:rsidR="00AA7734" w:rsidRPr="00967262" w:rsidRDefault="00967262" w:rsidP="00967262">
      <w:pPr>
        <w:tabs>
          <w:tab w:val="left" w:pos="360"/>
        </w:tabs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967262">
        <w:rPr>
          <w:rFonts w:ascii="TH SarabunIT๙" w:hAnsi="TH SarabunIT๙" w:cs="TH SarabunIT๙" w:hint="cs"/>
          <w:b/>
          <w:bCs/>
          <w:noProof/>
          <w:sz w:val="32"/>
          <w:szCs w:val="32"/>
          <w:cs/>
          <w:lang w:bidi="th-TH"/>
        </w:rPr>
        <w:t>15.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</w:t>
      </w:r>
      <w:r w:rsidR="00AA7734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EA14E1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EA14E1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EA14E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EA14E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EA14E1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EA14E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EA14E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EA14E1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EA14E1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EA14E1" w14:paraId="02E3093D" w14:textId="77777777" w:rsidTr="006141C2">
        <w:trPr>
          <w:jc w:val="center"/>
        </w:trPr>
        <w:tc>
          <w:tcPr>
            <w:tcW w:w="675" w:type="dxa"/>
          </w:tcPr>
          <w:p w14:paraId="0FFF921A" w14:textId="21D3E466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3" w:type="dxa"/>
          </w:tcPr>
          <w:p w14:paraId="14F8955D" w14:textId="29A2FCE8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EA14E1" w14:paraId="4EEA5CDC" w14:textId="77777777" w:rsidTr="006141C2">
        <w:trPr>
          <w:jc w:val="center"/>
        </w:trPr>
        <w:tc>
          <w:tcPr>
            <w:tcW w:w="675" w:type="dxa"/>
          </w:tcPr>
          <w:p w14:paraId="458F113A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C94AACD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0E692DF4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41494F2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4A307AA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D69F96D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9276F5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EA14E1" w14:paraId="3A4D9AFE" w14:textId="77777777" w:rsidTr="006141C2">
        <w:trPr>
          <w:jc w:val="center"/>
        </w:trPr>
        <w:tc>
          <w:tcPr>
            <w:tcW w:w="675" w:type="dxa"/>
          </w:tcPr>
          <w:p w14:paraId="0FF9452F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8DFC6B5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แผนผังแสดงสถานที่ตั้งหรือแสดงป้าย รายละเอียดเกี่ยวกับป้าย วัน เดือน ปี ที่ติดตั้งหรือแสดง</w:t>
            </w:r>
          </w:p>
        </w:tc>
        <w:tc>
          <w:tcPr>
            <w:tcW w:w="1843" w:type="dxa"/>
          </w:tcPr>
          <w:p w14:paraId="6BD6F527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087CC7C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4BC7980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D8E1624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EF43979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EA14E1" w14:paraId="13EA0BCF" w14:textId="77777777" w:rsidTr="006141C2">
        <w:trPr>
          <w:jc w:val="center"/>
        </w:trPr>
        <w:tc>
          <w:tcPr>
            <w:tcW w:w="675" w:type="dxa"/>
          </w:tcPr>
          <w:p w14:paraId="4E3FD96A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2849ADE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หลักฐานการประกอบกิจการ เช่น สำเนาใบทะเบียนการค้า สำเนาทะเบียนพาณิชย์ สำเนาทะเบียนภาษีมูลค่าเพิ่ม</w:t>
            </w:r>
          </w:p>
        </w:tc>
        <w:tc>
          <w:tcPr>
            <w:tcW w:w="1843" w:type="dxa"/>
          </w:tcPr>
          <w:p w14:paraId="3435E495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28EE8DF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F887B19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1E71786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97E0DF4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EA14E1" w14:paraId="2E1E940F" w14:textId="77777777" w:rsidTr="006141C2">
        <w:trPr>
          <w:jc w:val="center"/>
        </w:trPr>
        <w:tc>
          <w:tcPr>
            <w:tcW w:w="675" w:type="dxa"/>
          </w:tcPr>
          <w:p w14:paraId="14D3B73A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928FA4C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กรณีนิติ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บุคคล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14:paraId="5417015C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119C18C4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C6ED1B9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2707ABA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0210737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EA14E1" w14:paraId="007BEE38" w14:textId="77777777" w:rsidTr="006141C2">
        <w:trPr>
          <w:jc w:val="center"/>
        </w:trPr>
        <w:tc>
          <w:tcPr>
            <w:tcW w:w="675" w:type="dxa"/>
          </w:tcPr>
          <w:p w14:paraId="6622DD70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6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295F14B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สำเนาใบเสร็จรับเงินภาษีป้าย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14:paraId="2D56C1C2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453FE73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5556CD9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93DB066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A524A6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EA14E1" w14:paraId="2F32F774" w14:textId="77777777" w:rsidTr="006141C2">
        <w:trPr>
          <w:jc w:val="center"/>
        </w:trPr>
        <w:tc>
          <w:tcPr>
            <w:tcW w:w="675" w:type="dxa"/>
          </w:tcPr>
          <w:p w14:paraId="2D6E7BC3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28EC222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9BA4C9C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B19CBFD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7B36A65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69059B73" w14:textId="77777777" w:rsidR="00452B6B" w:rsidRPr="00EA14E1" w:rsidRDefault="00AC4ACB" w:rsidP="006141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7298729" w14:textId="77777777" w:rsidR="00452B6B" w:rsidRPr="00EA14E1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EA14E1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EA14E1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1038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EA14E1" w14:paraId="14EA5AED" w14:textId="77777777" w:rsidTr="004E2584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EA14E1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EA14E1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EA14E1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EA14E1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EA14E1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EA14E1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EA14E1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EA14E1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A0AC6" w:rsidRPr="003A0AC6" w14:paraId="037575AD" w14:textId="77777777" w:rsidTr="004E2584">
        <w:tblPrEx>
          <w:jc w:val="center"/>
          <w:tblInd w:w="0" w:type="dxa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3A0AC6" w:rsidRDefault="004C3BDE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0AC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ไม่พบเอกสารอื่น ๆ สำหรับยื่นเพิ่มเติม</w:t>
            </w:r>
          </w:p>
        </w:tc>
      </w:tr>
    </w:tbl>
    <w:p w14:paraId="0E7C7CC4" w14:textId="77777777" w:rsidR="006C6C22" w:rsidRPr="00EA14E1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31066ACB" w:rsidR="00A10CDA" w:rsidRPr="00EA14E1" w:rsidRDefault="003A0AC6" w:rsidP="003A0AC6">
      <w:pPr>
        <w:pStyle w:val="a5"/>
        <w:numPr>
          <w:ilvl w:val="0"/>
          <w:numId w:val="1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EA14E1" w14:paraId="14EFFB83" w14:textId="77777777" w:rsidTr="003A0AC6">
        <w:trPr>
          <w:trHeight w:val="567"/>
        </w:trPr>
        <w:tc>
          <w:tcPr>
            <w:tcW w:w="10314" w:type="dxa"/>
            <w:vAlign w:val="center"/>
          </w:tcPr>
          <w:p w14:paraId="235BD465" w14:textId="2DC8C00F" w:rsidR="00F62F55" w:rsidRPr="00EA14E1" w:rsidRDefault="003A0AC6" w:rsidP="00686A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- </w:t>
            </w:r>
            <w:r w:rsidR="00F62F55" w:rsidRPr="003A0AC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</w:p>
        </w:tc>
      </w:tr>
    </w:tbl>
    <w:p w14:paraId="1187DD50" w14:textId="77777777" w:rsidR="00216FA4" w:rsidRPr="00EA14E1" w:rsidRDefault="00216FA4" w:rsidP="00F65E00">
      <w:pPr>
        <w:pStyle w:val="a5"/>
        <w:numPr>
          <w:ilvl w:val="0"/>
          <w:numId w:val="1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EA14E1" w14:paraId="07DF31DE" w14:textId="77777777" w:rsidTr="00C1539D">
        <w:tc>
          <w:tcPr>
            <w:tcW w:w="534" w:type="dxa"/>
          </w:tcPr>
          <w:p w14:paraId="07FE0908" w14:textId="7E60931D" w:rsidR="00EA6950" w:rsidRPr="00EA14E1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EA14E1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A14E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EA14E1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EA14E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EA14E1" w14:paraId="52FEDACC" w14:textId="77777777" w:rsidTr="00C1539D">
        <w:tc>
          <w:tcPr>
            <w:tcW w:w="534" w:type="dxa"/>
          </w:tcPr>
          <w:p w14:paraId="514BE286" w14:textId="77777777" w:rsidR="00EA6950" w:rsidRPr="00EA14E1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73E1029" w14:textId="77777777" w:rsidR="00EA6950" w:rsidRPr="00EA14E1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A14E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A14E1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EA14E1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EA14E1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EA14E1" w:rsidRDefault="00C3045F" w:rsidP="003A0AC6">
      <w:pPr>
        <w:pStyle w:val="a5"/>
        <w:numPr>
          <w:ilvl w:val="0"/>
          <w:numId w:val="1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EA14E1" w14:paraId="676E0C19" w14:textId="77777777" w:rsidTr="00C1539D">
        <w:tc>
          <w:tcPr>
            <w:tcW w:w="675" w:type="dxa"/>
          </w:tcPr>
          <w:p w14:paraId="433A4F23" w14:textId="62F1C53B" w:rsidR="00F064C0" w:rsidRPr="00EA14E1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EA14E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EA14E1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1.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แบบแจ้งรายการเพื่อเสียภาษีป้าย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ป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1) 2.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แบบยื่นอุทธรณ์ภาษีป้าย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ป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 4)</w:t>
            </w:r>
            <w:r w:rsidRPr="00EA14E1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Pr="00EA14E1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E3BB0CE" w14:textId="77777777" w:rsidR="003A0AC6" w:rsidRDefault="003A0AC6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2FABE7B" w14:textId="77777777" w:rsidR="003A0AC6" w:rsidRDefault="003A0AC6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1F7848F" w14:textId="77777777" w:rsidR="00F65E00" w:rsidRDefault="00F65E0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FA54E4C" w14:textId="77777777" w:rsidR="00F65E00" w:rsidRDefault="00F65E0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586A40E2" w14:textId="77777777" w:rsidR="003A0AC6" w:rsidRPr="00EA14E1" w:rsidRDefault="003A0AC6" w:rsidP="00C1539D">
      <w:pPr>
        <w:pStyle w:val="a5"/>
        <w:spacing w:after="0" w:line="240" w:lineRule="auto"/>
        <w:ind w:left="426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EA14E1" w:rsidRDefault="00D51311" w:rsidP="003A0AC6">
      <w:pPr>
        <w:pStyle w:val="a5"/>
        <w:numPr>
          <w:ilvl w:val="0"/>
          <w:numId w:val="1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EA14E1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7F4813E3" w14:textId="77777777" w:rsidR="003A0AC6" w:rsidRDefault="003A0AC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B2FD9FD" w14:textId="77777777" w:rsidR="003A0AC6" w:rsidRDefault="003A0AC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B8A92B2" w14:textId="77777777" w:rsidR="003A0AC6" w:rsidRDefault="003A0AC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E2A9A2B" w14:textId="77777777" w:rsidR="003A0AC6" w:rsidRDefault="003A0AC6" w:rsidP="0064558D">
      <w:pPr>
        <w:spacing w:after="0" w:line="240" w:lineRule="auto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45CA6F64" w14:textId="77777777" w:rsidR="003A0AC6" w:rsidRDefault="003A0AC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22016D0" w14:textId="77777777" w:rsidR="003A0AC6" w:rsidRDefault="003A0AC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417E7FB" w14:textId="77777777" w:rsidR="003A0AC6" w:rsidRPr="00EA14E1" w:rsidRDefault="003A0AC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EA14E1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EA14E1" w14:paraId="6D0BBF17" w14:textId="77777777" w:rsidTr="0064558D">
        <w:tc>
          <w:tcPr>
            <w:tcW w:w="1418" w:type="dxa"/>
          </w:tcPr>
          <w:p w14:paraId="71CC28E5" w14:textId="77777777" w:rsidR="0064558D" w:rsidRPr="00EA14E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EA14E1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EA14E1" w14:paraId="3FCBCAB2" w14:textId="77777777" w:rsidTr="0064558D">
        <w:tc>
          <w:tcPr>
            <w:tcW w:w="1418" w:type="dxa"/>
          </w:tcPr>
          <w:p w14:paraId="76AEC54C" w14:textId="77777777" w:rsidR="0064558D" w:rsidRPr="00EA14E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1CF9A14C" w:rsidR="0064558D" w:rsidRPr="00EA14E1" w:rsidRDefault="00120D66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EA14E1" w14:paraId="4A1DF6A2" w14:textId="77777777" w:rsidTr="0064558D">
        <w:tc>
          <w:tcPr>
            <w:tcW w:w="1418" w:type="dxa"/>
          </w:tcPr>
          <w:p w14:paraId="082BD70C" w14:textId="77777777" w:rsidR="0064558D" w:rsidRPr="00EA14E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442B476D" w14:textId="77777777" w:rsidR="003A0AC6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4B5FF6C4" w:rsidR="0064558D" w:rsidRPr="00EA14E1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EA14E1" w14:paraId="105C0B62" w14:textId="77777777" w:rsidTr="0064558D">
        <w:tc>
          <w:tcPr>
            <w:tcW w:w="1418" w:type="dxa"/>
          </w:tcPr>
          <w:p w14:paraId="7A8B8EDF" w14:textId="77777777" w:rsidR="0064558D" w:rsidRPr="00EA14E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EA14E1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EA14E1" w14:paraId="6BB94F10" w14:textId="77777777" w:rsidTr="0064558D">
        <w:tc>
          <w:tcPr>
            <w:tcW w:w="1418" w:type="dxa"/>
          </w:tcPr>
          <w:p w14:paraId="362D6899" w14:textId="77777777" w:rsidR="0064558D" w:rsidRPr="00EA14E1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EA14E1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EA14E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EA14E1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EA14E1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EA14E1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EA14E1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EA14E1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FBBDE" w14:textId="77777777" w:rsidR="00737D4C" w:rsidRDefault="00737D4C" w:rsidP="00C81DB8">
      <w:pPr>
        <w:spacing w:after="0" w:line="240" w:lineRule="auto"/>
      </w:pPr>
      <w:r>
        <w:separator/>
      </w:r>
    </w:p>
  </w:endnote>
  <w:endnote w:type="continuationSeparator" w:id="0">
    <w:p w14:paraId="443476B5" w14:textId="77777777" w:rsidR="00737D4C" w:rsidRDefault="00737D4C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AC371" w14:textId="77777777" w:rsidR="00737D4C" w:rsidRDefault="00737D4C" w:rsidP="00C81DB8">
      <w:pPr>
        <w:spacing w:after="0" w:line="240" w:lineRule="auto"/>
      </w:pPr>
      <w:r>
        <w:separator/>
      </w:r>
    </w:p>
  </w:footnote>
  <w:footnote w:type="continuationSeparator" w:id="0">
    <w:p w14:paraId="66D63EFB" w14:textId="77777777" w:rsidR="00737D4C" w:rsidRDefault="00737D4C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EA14E1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A14E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A14E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A14E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65E00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EA14E1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EA14E1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EA14E1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EA14E1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EA14E1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F65E00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EA14E1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FD5F32"/>
    <w:multiLevelType w:val="hybridMultilevel"/>
    <w:tmpl w:val="75F84F72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20D66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5F96"/>
    <w:rsid w:val="00216FA4"/>
    <w:rsid w:val="00237309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A0AC6"/>
    <w:rsid w:val="003C25A4"/>
    <w:rsid w:val="003F489A"/>
    <w:rsid w:val="003F4A0D"/>
    <w:rsid w:val="00422EAB"/>
    <w:rsid w:val="00444BFB"/>
    <w:rsid w:val="00452B6B"/>
    <w:rsid w:val="004C0C85"/>
    <w:rsid w:val="004C3BDE"/>
    <w:rsid w:val="004E2584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141C2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37D4C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67262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83943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451F6"/>
    <w:rsid w:val="00D5060E"/>
    <w:rsid w:val="00D51311"/>
    <w:rsid w:val="00DD6E7F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14E1"/>
    <w:rsid w:val="00EA6950"/>
    <w:rsid w:val="00EB5853"/>
    <w:rsid w:val="00EC08A9"/>
    <w:rsid w:val="00ED59B2"/>
    <w:rsid w:val="00EF0DAF"/>
    <w:rsid w:val="00F028A3"/>
    <w:rsid w:val="00F064C0"/>
    <w:rsid w:val="00F5490C"/>
    <w:rsid w:val="00F62F55"/>
    <w:rsid w:val="00F65E00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2C88F-51A1-4E0B-B912-3EEA7F34C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7</TotalTime>
  <Pages>5</Pages>
  <Words>889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16</cp:revision>
  <cp:lastPrinted>2015-03-02T15:12:00Z</cp:lastPrinted>
  <dcterms:created xsi:type="dcterms:W3CDTF">2015-08-17T06:34:00Z</dcterms:created>
  <dcterms:modified xsi:type="dcterms:W3CDTF">2015-08-20T08:20:00Z</dcterms:modified>
</cp:coreProperties>
</file>